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Rüttelboden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31/B/120/26/FD15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Rüttelboden inkl. Feinsteinzeug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